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4B" w:rsidRDefault="00D65D4B" w:rsidP="00EF2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ЧИСЛЕННОСТИ ЗА  2 квартал </w:t>
      </w:r>
      <w:smartTag w:uri="urn:schemas-microsoft-com:office:smarttags" w:element="metricconverter">
        <w:smartTagPr>
          <w:attr w:name="ProductID" w:val="2021 г"/>
        </w:smartTagPr>
        <w:r>
          <w:rPr>
            <w:b/>
            <w:sz w:val="28"/>
            <w:szCs w:val="28"/>
          </w:rPr>
          <w:t>2021 г</w:t>
        </w:r>
      </w:smartTag>
      <w:r>
        <w:rPr>
          <w:b/>
          <w:sz w:val="28"/>
          <w:szCs w:val="28"/>
        </w:rPr>
        <w:t>.</w:t>
      </w:r>
    </w:p>
    <w:p w:rsidR="00D65D4B" w:rsidRDefault="00D65D4B" w:rsidP="00EF296C">
      <w:pPr>
        <w:rPr>
          <w:sz w:val="28"/>
          <w:szCs w:val="28"/>
        </w:rPr>
      </w:pP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6 статьи 52 Федерального закона от 06.10.2003г. </w:t>
      </w: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за за 2 кв. 2021г. численность муниципальных служащих Чистопольского сельсовета составила 4 человек, численность работников муниципального казенного учреждения культуры «Чистопольский сельский  Дом культуры» 7 человек. </w:t>
      </w: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Фактические затраты  на выплату заработной платы муниципальным служащим 2021 года составили - </w:t>
      </w: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   за 2 квартал: </w:t>
      </w: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 xml:space="preserve">- администрации Чистопольского сельсовета 277 913,26 руб., </w:t>
      </w:r>
    </w:p>
    <w:p w:rsidR="00D65D4B" w:rsidRDefault="00D65D4B" w:rsidP="00EF296C">
      <w:pPr>
        <w:rPr>
          <w:sz w:val="28"/>
          <w:szCs w:val="28"/>
        </w:rPr>
      </w:pPr>
      <w:r>
        <w:rPr>
          <w:sz w:val="28"/>
          <w:szCs w:val="28"/>
        </w:rPr>
        <w:t>- работникам муницип. казенного учреждения культуры 676977,73 руб.</w:t>
      </w:r>
    </w:p>
    <w:p w:rsidR="00D65D4B" w:rsidRDefault="00D65D4B" w:rsidP="00D81E6A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65D4B" w:rsidRDefault="00D65D4B"/>
    <w:sectPr w:rsidR="00D65D4B" w:rsidSect="00CC0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292"/>
    <w:rsid w:val="0016789C"/>
    <w:rsid w:val="001A749A"/>
    <w:rsid w:val="0021372B"/>
    <w:rsid w:val="0032060A"/>
    <w:rsid w:val="00340383"/>
    <w:rsid w:val="003F09A7"/>
    <w:rsid w:val="0046388F"/>
    <w:rsid w:val="00502D5D"/>
    <w:rsid w:val="00695292"/>
    <w:rsid w:val="006E03BA"/>
    <w:rsid w:val="0074640F"/>
    <w:rsid w:val="009A3B5A"/>
    <w:rsid w:val="00C756A9"/>
    <w:rsid w:val="00CC0D1D"/>
    <w:rsid w:val="00D06F5B"/>
    <w:rsid w:val="00D310F9"/>
    <w:rsid w:val="00D65D4B"/>
    <w:rsid w:val="00D81E6A"/>
    <w:rsid w:val="00DB7467"/>
    <w:rsid w:val="00E74097"/>
    <w:rsid w:val="00EB0A1C"/>
    <w:rsid w:val="00EF296C"/>
    <w:rsid w:val="00FF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6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3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130</Words>
  <Characters>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11</cp:revision>
  <dcterms:created xsi:type="dcterms:W3CDTF">2021-02-15T08:30:00Z</dcterms:created>
  <dcterms:modified xsi:type="dcterms:W3CDTF">2021-10-07T07:37:00Z</dcterms:modified>
</cp:coreProperties>
</file>